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5795" w:rsidRDefault="00AC5795" w:rsidP="00AC5795">
      <w:pPr>
        <w:pStyle w:val="CRCoverPage"/>
        <w:tabs>
          <w:tab w:val="right" w:pos="9639"/>
        </w:tabs>
        <w:spacing w:after="0"/>
        <w:rPr>
          <w:b/>
          <w:i/>
          <w:noProof/>
          <w:sz w:val="28"/>
        </w:rPr>
      </w:pPr>
      <w:bookmarkStart w:id="0" w:name="_Toc517052"/>
      <w:bookmarkStart w:id="1" w:name="_Toc2091540"/>
      <w:bookmarkStart w:id="2"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#103</w:t>
      </w:r>
      <w:r>
        <w:rPr>
          <w:b/>
          <w:i/>
          <w:noProof/>
          <w:sz w:val="28"/>
        </w:rPr>
        <w:tab/>
        <w:t>R5-24274</w:t>
      </w:r>
      <w:bookmarkStart w:id="3" w:name="_GoBack"/>
      <w:bookmarkEnd w:id="3"/>
      <w:r>
        <w:rPr>
          <w:b/>
          <w:i/>
          <w:noProof/>
          <w:sz w:val="28"/>
        </w:rPr>
        <w:t>5</w:t>
      </w:r>
    </w:p>
    <w:p w:rsidR="00AC5795" w:rsidRPr="00F438BD" w:rsidRDefault="00AC5795" w:rsidP="00AC5795">
      <w:pPr>
        <w:pStyle w:val="CRCoverPage"/>
        <w:outlineLvl w:val="0"/>
        <w:rPr>
          <w:b/>
          <w:noProof/>
          <w:sz w:val="24"/>
        </w:rPr>
      </w:pPr>
      <w:r w:rsidRPr="00EF71BB">
        <w:rPr>
          <w:b/>
          <w:noProof/>
          <w:sz w:val="24"/>
        </w:rPr>
        <w:t>Fukuoka</w:t>
      </w:r>
      <w:r>
        <w:rPr>
          <w:b/>
          <w:noProof/>
          <w:sz w:val="24"/>
        </w:rPr>
        <w:t>, Japan, M</w:t>
      </w:r>
      <w:r>
        <w:rPr>
          <w:rFonts w:hint="eastAsia"/>
          <w:b/>
          <w:noProof/>
          <w:sz w:val="24"/>
          <w:lang w:eastAsia="zh-CN"/>
        </w:rPr>
        <w:t>ay</w:t>
      </w:r>
      <w:r>
        <w:rPr>
          <w:b/>
          <w:noProof/>
          <w:sz w:val="24"/>
        </w:rPr>
        <w:t xml:space="preserve"> 20</w:t>
      </w:r>
      <w:r>
        <w:rPr>
          <w:rFonts w:cs="Arial"/>
          <w:b/>
          <w:sz w:val="24"/>
        </w:rPr>
        <w:t>-</w:t>
      </w:r>
      <w:r>
        <w:rPr>
          <w:b/>
          <w:noProof/>
          <w:sz w:val="24"/>
        </w:rPr>
        <w:t>24, 2024</w:t>
      </w:r>
    </w:p>
    <w:bookmarkEnd w:id="2"/>
    <w:p w:rsidR="0084686F" w:rsidRPr="009B07C3" w:rsidRDefault="0084686F" w:rsidP="0084686F">
      <w:pPr>
        <w:tabs>
          <w:tab w:val="left" w:pos="1985"/>
        </w:tabs>
        <w:rPr>
          <w:rFonts w:ascii="Arial" w:hAnsi="Arial"/>
          <w:b/>
          <w:sz w:val="24"/>
        </w:rPr>
      </w:pPr>
    </w:p>
    <w:p w:rsidR="0084686F" w:rsidRPr="006856E3" w:rsidRDefault="0084686F" w:rsidP="0084686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4" w:name="Source"/>
      <w:bookmarkEnd w:id="4"/>
      <w:r>
        <w:rPr>
          <w:rFonts w:ascii="Arial" w:hAnsi="Arial"/>
          <w:sz w:val="24"/>
        </w:rPr>
        <w:t>7</w:t>
      </w:r>
      <w:r w:rsidRPr="00894455">
        <w:rPr>
          <w:rFonts w:ascii="Arial" w:hAnsi="Arial"/>
          <w:sz w:val="24"/>
        </w:rPr>
        <w:t>.6</w:t>
      </w:r>
    </w:p>
    <w:p w:rsidR="0084686F" w:rsidRDefault="0084686F" w:rsidP="0084686F">
      <w:pPr>
        <w:tabs>
          <w:tab w:val="left" w:pos="1985"/>
        </w:tabs>
        <w:ind w:left="1985" w:hanging="1985"/>
        <w:rPr>
          <w:rFonts w:ascii="Arial" w:hAnsi="Arial"/>
          <w:sz w:val="24"/>
        </w:rPr>
      </w:pPr>
      <w:r w:rsidRPr="000C11C3">
        <w:rPr>
          <w:rFonts w:ascii="Arial" w:hAnsi="Arial"/>
          <w:b/>
          <w:sz w:val="24"/>
        </w:rPr>
        <w:t>Source:</w:t>
      </w:r>
      <w:r w:rsidRPr="000C11C3">
        <w:rPr>
          <w:rFonts w:ascii="Arial" w:hAnsi="Arial"/>
          <w:b/>
          <w:sz w:val="24"/>
        </w:rPr>
        <w:tab/>
      </w:r>
      <w:r w:rsidRPr="002A0AEF">
        <w:rPr>
          <w:rFonts w:ascii="Arial" w:hAnsi="Arial"/>
          <w:sz w:val="24"/>
        </w:rPr>
        <w:t>Rapporteur (</w:t>
      </w:r>
      <w:r>
        <w:rPr>
          <w:rFonts w:ascii="Arial" w:hAnsi="Arial"/>
          <w:sz w:val="24"/>
        </w:rPr>
        <w:t>Huawei</w:t>
      </w:r>
      <w:r w:rsidRPr="002A0AEF">
        <w:rPr>
          <w:rFonts w:ascii="Arial" w:hAnsi="Arial"/>
          <w:sz w:val="24"/>
        </w:rPr>
        <w:t>)</w:t>
      </w:r>
    </w:p>
    <w:p w:rsidR="0084686F" w:rsidRPr="000C11C3" w:rsidRDefault="0084686F" w:rsidP="0084686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5" w:name="Title"/>
      <w:bookmarkEnd w:id="5"/>
      <w:r w:rsidRPr="006540FC">
        <w:rPr>
          <w:rFonts w:ascii="Arial" w:hAnsi="Arial"/>
          <w:sz w:val="24"/>
        </w:rPr>
        <w:t>TS 3</w:t>
      </w:r>
      <w:r w:rsidR="00966AEC">
        <w:rPr>
          <w:rFonts w:ascii="Arial" w:hAnsi="Arial"/>
          <w:sz w:val="24"/>
        </w:rPr>
        <w:t>8</w:t>
      </w:r>
      <w:r w:rsidRPr="006540FC">
        <w:rPr>
          <w:rFonts w:ascii="Arial" w:hAnsi="Arial"/>
          <w:sz w:val="24"/>
        </w:rPr>
        <w:t xml:space="preserve">.523-1 Tracker status </w:t>
      </w:r>
      <w:r w:rsidR="00966AEC">
        <w:rPr>
          <w:rFonts w:ascii="Arial" w:hAnsi="Arial"/>
          <w:sz w:val="24"/>
        </w:rPr>
        <w:t>after</w:t>
      </w:r>
      <w:r>
        <w:rPr>
          <w:rFonts w:ascii="Arial" w:hAnsi="Arial"/>
          <w:sz w:val="24"/>
        </w:rPr>
        <w:t xml:space="preserve"> </w:t>
      </w:r>
      <w:r w:rsidRPr="006540FC">
        <w:rPr>
          <w:rFonts w:ascii="Arial" w:hAnsi="Arial"/>
          <w:sz w:val="24"/>
        </w:rPr>
        <w:t>R</w:t>
      </w:r>
      <w:r>
        <w:rPr>
          <w:rFonts w:ascii="Arial" w:hAnsi="Arial"/>
          <w:sz w:val="24"/>
        </w:rPr>
        <w:t>AN5-10</w:t>
      </w:r>
      <w:r w:rsidR="00AC5795">
        <w:rPr>
          <w:rFonts w:ascii="Arial" w:hAnsi="Arial"/>
          <w:sz w:val="24"/>
        </w:rPr>
        <w:t>3</w:t>
      </w:r>
    </w:p>
    <w:p w:rsidR="0084686F" w:rsidRDefault="0084686F" w:rsidP="0084686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6" w:name="DocumentFor"/>
      <w:bookmarkEnd w:id="6"/>
      <w:r>
        <w:rPr>
          <w:rFonts w:ascii="Arial" w:hAnsi="Arial"/>
          <w:sz w:val="24"/>
        </w:rPr>
        <w:t>Information</w:t>
      </w:r>
    </w:p>
    <w:p w:rsidR="0000359F" w:rsidRDefault="0000359F" w:rsidP="00902E6C">
      <w:pPr>
        <w:pStyle w:val="1"/>
      </w:pPr>
      <w:r w:rsidRPr="000C11C3">
        <w:t>1</w:t>
      </w:r>
      <w:r w:rsidRPr="000C11C3">
        <w:tab/>
        <w:t>Introduction</w:t>
      </w:r>
      <w:bookmarkEnd w:id="0"/>
      <w:bookmarkEnd w:id="1"/>
    </w:p>
    <w:p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B61743" w:rsidRPr="00B61743">
        <w:rPr>
          <w:rStyle w:val="PLChar"/>
          <w:sz w:val="20"/>
        </w:rPr>
        <w:t>R5-2</w:t>
      </w:r>
      <w:r w:rsidR="00EA4E0B">
        <w:rPr>
          <w:rStyle w:val="PLChar"/>
          <w:sz w:val="20"/>
        </w:rPr>
        <w:t>4</w:t>
      </w:r>
      <w:r w:rsidR="006B11EC">
        <w:rPr>
          <w:rStyle w:val="PLChar"/>
          <w:sz w:val="20"/>
        </w:rPr>
        <w:t>2745</w:t>
      </w:r>
      <w:r w:rsidR="00B61743" w:rsidRPr="00B61743">
        <w:rPr>
          <w:rStyle w:val="PLChar"/>
          <w:sz w:val="20"/>
        </w:rPr>
        <w:t xml:space="preserve"> TS 38.523-1 Tracker status after RAN5-</w:t>
      </w:r>
      <w:r w:rsidR="002F1C46">
        <w:rPr>
          <w:rStyle w:val="PLChar"/>
          <w:sz w:val="20"/>
        </w:rPr>
        <w:t>10</w:t>
      </w:r>
      <w:r w:rsidR="006B11EC">
        <w:rPr>
          <w:rStyle w:val="PLChar"/>
          <w:sz w:val="20"/>
        </w:rPr>
        <w:t>3</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F85274">
        <w:t>after</w:t>
      </w:r>
      <w:r w:rsidR="007A2F0B">
        <w:t xml:space="preserve"> RAN5#</w:t>
      </w:r>
      <w:r w:rsidR="0074335E">
        <w:t>10</w:t>
      </w:r>
      <w:r w:rsidR="006B11EC">
        <w:t>3</w:t>
      </w:r>
      <w:r w:rsidR="007B7F17">
        <w:t xml:space="preserve">, </w:t>
      </w:r>
      <w:r w:rsidR="00D2446A">
        <w:t>and</w:t>
      </w:r>
      <w:r w:rsidR="007B7F17">
        <w:t>,</w:t>
      </w:r>
      <w:r w:rsidR="00D2446A">
        <w:t xml:space="preserve"> are an update of</w:t>
      </w:r>
      <w:r w:rsidR="00717BE6">
        <w:t xml:space="preserve"> </w:t>
      </w:r>
      <w:r w:rsidR="006B11EC" w:rsidRPr="006B11EC">
        <w:rPr>
          <w:rStyle w:val="af7"/>
        </w:rPr>
        <w:t>R5-242743</w:t>
      </w:r>
      <w:r w:rsidR="007F7861">
        <w:t xml:space="preserve"> [</w:t>
      </w:r>
      <w:r w:rsidR="000C48B7">
        <w:t>2</w:t>
      </w:r>
      <w:r w:rsidR="006B11EC">
        <w:t>9</w:t>
      </w:r>
      <w:r w:rsidR="00717BE6">
        <w:t xml:space="preserve">] which contained the status </w:t>
      </w:r>
      <w:r w:rsidR="00B61743">
        <w:t>before</w:t>
      </w:r>
      <w:r w:rsidR="00EF0169">
        <w:t xml:space="preserve"> </w:t>
      </w:r>
      <w:r w:rsidR="007B7F17">
        <w:t>the RAN5#</w:t>
      </w:r>
      <w:r w:rsidR="00990B64">
        <w:t>10</w:t>
      </w:r>
      <w:r w:rsidR="006B11EC">
        <w:t>3</w:t>
      </w:r>
      <w:r w:rsidR="00717BE6">
        <w:t xml:space="preserve"> meeting</w:t>
      </w:r>
      <w:r w:rsidR="00533135">
        <w:t>.</w:t>
      </w:r>
    </w:p>
    <w:p w:rsidR="0061265E" w:rsidRDefault="0061265E" w:rsidP="0061265E">
      <w:pPr>
        <w:pStyle w:val="1"/>
      </w:pPr>
      <w:r>
        <w:t>2</w:t>
      </w:r>
      <w:r w:rsidRPr="000C11C3">
        <w:tab/>
      </w:r>
      <w:r w:rsidR="002A0AEF">
        <w:t>Summary of changes</w:t>
      </w:r>
    </w:p>
    <w:p w:rsidR="00717BE6" w:rsidRDefault="00717BE6" w:rsidP="002A0AEF">
      <w:r>
        <w:t>The content of the tracker was updated to contain</w:t>
      </w:r>
    </w:p>
    <w:p w:rsidR="00717BE6" w:rsidRPr="0057137C" w:rsidRDefault="00717BE6" w:rsidP="00717BE6">
      <w:pPr>
        <w:pStyle w:val="B1"/>
        <w:rPr>
          <w:lang w:val="en-GB"/>
        </w:rPr>
      </w:pPr>
      <w:r>
        <w:t>-</w:t>
      </w:r>
      <w:r>
        <w:tab/>
      </w:r>
      <w:r w:rsidR="007B7F17">
        <w:rPr>
          <w:lang w:val="en-GB"/>
        </w:rPr>
        <w:t>Assignment of various new test cases and sub-clauses as per WPs</w:t>
      </w:r>
    </w:p>
    <w:p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rsidR="0053529E" w:rsidRDefault="0053529E" w:rsidP="0053529E">
      <w:pPr>
        <w:pStyle w:val="1"/>
      </w:pPr>
      <w:r>
        <w:t>3</w:t>
      </w:r>
      <w:r w:rsidRPr="000C11C3">
        <w:tab/>
      </w:r>
      <w:r>
        <w:t>References</w:t>
      </w:r>
    </w:p>
    <w:p w:rsidR="00326862" w:rsidRDefault="00326862" w:rsidP="00326862">
      <w:pPr>
        <w:pStyle w:val="EX"/>
      </w:pPr>
      <w:r>
        <w:t>[1]</w:t>
      </w:r>
      <w:r>
        <w:tab/>
        <w:t>3GPP TS 38.523-1</w:t>
      </w:r>
      <w:r>
        <w:tab/>
      </w:r>
      <w:r w:rsidRPr="00370C71">
        <w:t>5GS; User Equipment (UE) conformance specification; Part 1: Protocol</w:t>
      </w:r>
    </w:p>
    <w:p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rsidR="004261C3" w:rsidRPr="00C75F16"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rsidR="005C6844" w:rsidRPr="00C75F16" w:rsidRDefault="005C6844" w:rsidP="005C6844">
      <w:pPr>
        <w:pStyle w:val="EX"/>
      </w:pPr>
      <w:r>
        <w:t>[15]</w:t>
      </w:r>
      <w:r>
        <w:tab/>
      </w:r>
      <w:r w:rsidRPr="005C6844">
        <w:rPr>
          <w:rStyle w:val="af7"/>
        </w:rPr>
        <w:t>R5-224704</w:t>
      </w:r>
      <w:r>
        <w:tab/>
      </w:r>
      <w:r w:rsidRPr="005C6844">
        <w:t>TS 38.523-1</w:t>
      </w:r>
      <w:r>
        <w:t xml:space="preserve"> Tracker status before RAN5-96e</w:t>
      </w:r>
    </w:p>
    <w:p w:rsidR="0049387A" w:rsidRPr="00A451F2" w:rsidRDefault="0049387A" w:rsidP="0049387A">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rsidR="0049387A" w:rsidRPr="00A451F2" w:rsidRDefault="0049387A" w:rsidP="0049387A">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rsidR="003F4126" w:rsidRPr="00A451F2" w:rsidRDefault="003F4126" w:rsidP="003F4126">
      <w:pPr>
        <w:pStyle w:val="EX"/>
      </w:pPr>
      <w:r>
        <w:t>[18]</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rsidR="003F4126" w:rsidRPr="00A451F2" w:rsidRDefault="003F4126" w:rsidP="003F4126">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rsidR="000C48B7" w:rsidRPr="00A451F2" w:rsidRDefault="000C48B7" w:rsidP="000C48B7">
      <w:pPr>
        <w:pStyle w:val="EX"/>
      </w:pPr>
      <w:r>
        <w:t>[20]</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rsidR="000C48B7" w:rsidRPr="00A451F2" w:rsidRDefault="000C48B7" w:rsidP="000C48B7">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rsidR="00420AED" w:rsidRPr="00A451F2" w:rsidRDefault="00420AED" w:rsidP="00420AED">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rsidR="00420AED" w:rsidRPr="00A451F2" w:rsidRDefault="00420AED" w:rsidP="00420AED">
      <w:pPr>
        <w:pStyle w:val="EX"/>
      </w:pPr>
      <w:r>
        <w:t>[23]</w:t>
      </w:r>
      <w:r>
        <w:tab/>
      </w:r>
      <w:r w:rsidRPr="00A451F2">
        <w:rPr>
          <w:rStyle w:val="af7"/>
        </w:rPr>
        <w:t>R5-2</w:t>
      </w:r>
      <w:r>
        <w:rPr>
          <w:rStyle w:val="af7"/>
        </w:rPr>
        <w:t>3450</w:t>
      </w:r>
      <w:r w:rsidR="00690C11">
        <w:rPr>
          <w:rStyle w:val="af7"/>
        </w:rPr>
        <w:t>6</w:t>
      </w:r>
      <w:r>
        <w:tab/>
        <w:t>TS 38</w:t>
      </w:r>
      <w:r w:rsidRPr="00533135">
        <w:t xml:space="preserve">.523-1 </w:t>
      </w:r>
      <w:r w:rsidRPr="00530390">
        <w:t xml:space="preserve">Tracker status </w:t>
      </w:r>
      <w:r>
        <w:t>before</w:t>
      </w:r>
      <w:r w:rsidRPr="00530390">
        <w:t xml:space="preserve"> RAN5#</w:t>
      </w:r>
      <w:r>
        <w:t>100</w:t>
      </w:r>
    </w:p>
    <w:p w:rsidR="00453432" w:rsidRPr="00A451F2" w:rsidRDefault="00453432" w:rsidP="00453432">
      <w:pPr>
        <w:pStyle w:val="EX"/>
      </w:pPr>
      <w:r>
        <w:t>[24]</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rsidR="00453432" w:rsidRPr="00A451F2" w:rsidRDefault="00453432" w:rsidP="00453432">
      <w:pPr>
        <w:pStyle w:val="EX"/>
      </w:pPr>
      <w:r>
        <w:t>[25]</w:t>
      </w:r>
      <w:r>
        <w:tab/>
      </w:r>
      <w:r w:rsidRPr="00A451F2">
        <w:rPr>
          <w:rStyle w:val="af7"/>
        </w:rPr>
        <w:t>R5-2</w:t>
      </w:r>
      <w:r>
        <w:rPr>
          <w:rStyle w:val="af7"/>
        </w:rPr>
        <w:t>36977</w:t>
      </w:r>
      <w:r>
        <w:tab/>
        <w:t>TS 38</w:t>
      </w:r>
      <w:r w:rsidRPr="00533135">
        <w:t xml:space="preserve">.523-1 </w:t>
      </w:r>
      <w:r w:rsidRPr="00530390">
        <w:t>Tracker status</w:t>
      </w:r>
      <w:r>
        <w:t xml:space="preserve"> before</w:t>
      </w:r>
      <w:r w:rsidRPr="00530390">
        <w:t xml:space="preserve"> RAN5#</w:t>
      </w:r>
      <w:r>
        <w:t>101</w:t>
      </w:r>
    </w:p>
    <w:p w:rsidR="00FA401F" w:rsidRPr="00A451F2" w:rsidRDefault="00FA401F" w:rsidP="00FA401F">
      <w:pPr>
        <w:pStyle w:val="EX"/>
      </w:pPr>
      <w:r>
        <w:t>[26]</w:t>
      </w:r>
      <w:r>
        <w:tab/>
      </w:r>
      <w:r w:rsidRPr="00A451F2">
        <w:rPr>
          <w:rStyle w:val="af7"/>
        </w:rPr>
        <w:t>R5-2</w:t>
      </w:r>
      <w:r>
        <w:rPr>
          <w:rStyle w:val="af7"/>
        </w:rPr>
        <w:t>36979</w:t>
      </w:r>
      <w:r>
        <w:tab/>
        <w:t>TS 38</w:t>
      </w:r>
      <w:r w:rsidRPr="00533135">
        <w:t xml:space="preserve">.523-1 </w:t>
      </w:r>
      <w:r w:rsidRPr="00530390">
        <w:t>Tracker status</w:t>
      </w:r>
      <w:r>
        <w:t xml:space="preserve"> </w:t>
      </w:r>
      <w:r w:rsidRPr="00E97E1D">
        <w:rPr>
          <w:rFonts w:hint="eastAsia"/>
        </w:rPr>
        <w:t>after</w:t>
      </w:r>
      <w:r w:rsidRPr="00530390">
        <w:t xml:space="preserve"> RAN5#</w:t>
      </w:r>
      <w:r>
        <w:t>101</w:t>
      </w:r>
    </w:p>
    <w:p w:rsidR="0053529E" w:rsidRDefault="00FA401F" w:rsidP="00F46F10">
      <w:pPr>
        <w:pStyle w:val="EX"/>
      </w:pPr>
      <w:r>
        <w:t>[27]</w:t>
      </w:r>
      <w:r>
        <w:tab/>
      </w:r>
      <w:r w:rsidR="0060407E" w:rsidRPr="0060407E">
        <w:rPr>
          <w:rStyle w:val="af7"/>
        </w:rPr>
        <w:t>R5-24087</w:t>
      </w:r>
      <w:r w:rsidR="004D7C29">
        <w:rPr>
          <w:rStyle w:val="af7"/>
        </w:rPr>
        <w:t>0</w:t>
      </w:r>
      <w:r>
        <w:tab/>
        <w:t>TS 38</w:t>
      </w:r>
      <w:r w:rsidRPr="00533135">
        <w:t xml:space="preserve">.523-1 </w:t>
      </w:r>
      <w:r w:rsidRPr="00530390">
        <w:t>Tracker status</w:t>
      </w:r>
      <w:r>
        <w:t xml:space="preserve"> </w:t>
      </w:r>
      <w:r w:rsidRPr="00FA401F">
        <w:rPr>
          <w:rFonts w:hint="eastAsia"/>
        </w:rPr>
        <w:t>before</w:t>
      </w:r>
      <w:r w:rsidRPr="00530390">
        <w:t xml:space="preserve"> RAN5#</w:t>
      </w:r>
      <w:r>
        <w:t>102</w:t>
      </w:r>
    </w:p>
    <w:p w:rsidR="0026612E" w:rsidRPr="00F46F10" w:rsidRDefault="0026612E" w:rsidP="0026612E">
      <w:pPr>
        <w:pStyle w:val="EX"/>
      </w:pPr>
      <w:r>
        <w:t>[28]</w:t>
      </w:r>
      <w:r>
        <w:tab/>
      </w:r>
      <w:r w:rsidRPr="0060407E">
        <w:rPr>
          <w:rStyle w:val="af7"/>
        </w:rPr>
        <w:t>R5-24087</w:t>
      </w:r>
      <w:r>
        <w:rPr>
          <w:rStyle w:val="af7"/>
        </w:rPr>
        <w:t>2</w:t>
      </w:r>
      <w:r>
        <w:tab/>
        <w:t>TS 38</w:t>
      </w:r>
      <w:r w:rsidRPr="00533135">
        <w:t xml:space="preserve">.523-1 </w:t>
      </w:r>
      <w:r w:rsidRPr="00530390">
        <w:t>Tracker status</w:t>
      </w:r>
      <w:r>
        <w:t xml:space="preserve"> </w:t>
      </w:r>
      <w:r w:rsidRPr="00402051">
        <w:rPr>
          <w:rFonts w:hint="eastAsia"/>
        </w:rPr>
        <w:t>after</w:t>
      </w:r>
      <w:r w:rsidRPr="00530390">
        <w:t xml:space="preserve"> RAN5#</w:t>
      </w:r>
      <w:r>
        <w:t>102</w:t>
      </w:r>
    </w:p>
    <w:p w:rsidR="0026612E" w:rsidRPr="0026612E" w:rsidRDefault="0026612E" w:rsidP="0026612E">
      <w:pPr>
        <w:pStyle w:val="EX"/>
      </w:pPr>
      <w:r>
        <w:t>[29]</w:t>
      </w:r>
      <w:r>
        <w:tab/>
      </w:r>
      <w:r w:rsidRPr="0060407E">
        <w:rPr>
          <w:rStyle w:val="af7"/>
        </w:rPr>
        <w:t>R5-24</w:t>
      </w:r>
      <w:r>
        <w:rPr>
          <w:rStyle w:val="af7"/>
        </w:rPr>
        <w:t>2743</w:t>
      </w:r>
      <w:r>
        <w:tab/>
        <w:t>TS 38</w:t>
      </w:r>
      <w:r w:rsidRPr="00533135">
        <w:t xml:space="preserve">.523-1 </w:t>
      </w:r>
      <w:r w:rsidRPr="00530390">
        <w:t>Tracker status</w:t>
      </w:r>
      <w:r>
        <w:t xml:space="preserve"> </w:t>
      </w:r>
      <w:r w:rsidRPr="0026612E">
        <w:rPr>
          <w:rFonts w:hint="eastAsia"/>
        </w:rPr>
        <w:t>before</w:t>
      </w:r>
      <w:r w:rsidRPr="00530390">
        <w:t xml:space="preserve"> RAN5#</w:t>
      </w:r>
      <w:r>
        <w:t>103</w:t>
      </w:r>
    </w:p>
    <w:sectPr w:rsidR="0026612E" w:rsidRPr="0026612E">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2769" w:rsidRDefault="00002769">
      <w:r>
        <w:separator/>
      </w:r>
    </w:p>
  </w:endnote>
  <w:endnote w:type="continuationSeparator" w:id="0">
    <w:p w:rsidR="00002769" w:rsidRDefault="0000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0C48B7">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2769" w:rsidRDefault="00002769">
      <w:r>
        <w:separator/>
      </w:r>
    </w:p>
  </w:footnote>
  <w:footnote w:type="continuationSeparator" w:id="0">
    <w:p w:rsidR="00002769" w:rsidRDefault="00002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769"/>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51F4"/>
    <w:rsid w:val="00065369"/>
    <w:rsid w:val="00065A2A"/>
    <w:rsid w:val="000674B4"/>
    <w:rsid w:val="00067A56"/>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38D9"/>
    <w:rsid w:val="000B4DF2"/>
    <w:rsid w:val="000B5866"/>
    <w:rsid w:val="000B6430"/>
    <w:rsid w:val="000B6D0E"/>
    <w:rsid w:val="000C0746"/>
    <w:rsid w:val="000C11C3"/>
    <w:rsid w:val="000C18A5"/>
    <w:rsid w:val="000C1F89"/>
    <w:rsid w:val="000C267F"/>
    <w:rsid w:val="000C2CDE"/>
    <w:rsid w:val="000C2EA1"/>
    <w:rsid w:val="000C48B7"/>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257BC"/>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612E"/>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99"/>
    <w:rsid w:val="002B67A3"/>
    <w:rsid w:val="002B71D9"/>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1C46"/>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5CF6"/>
    <w:rsid w:val="003461EF"/>
    <w:rsid w:val="00347285"/>
    <w:rsid w:val="0035271E"/>
    <w:rsid w:val="003538EC"/>
    <w:rsid w:val="003551D1"/>
    <w:rsid w:val="00356426"/>
    <w:rsid w:val="003567D0"/>
    <w:rsid w:val="00357A83"/>
    <w:rsid w:val="0036059D"/>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96BD9"/>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3CEA"/>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12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AED"/>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432"/>
    <w:rsid w:val="0045391A"/>
    <w:rsid w:val="00453EB3"/>
    <w:rsid w:val="00455D21"/>
    <w:rsid w:val="00456D23"/>
    <w:rsid w:val="004605A6"/>
    <w:rsid w:val="00461984"/>
    <w:rsid w:val="00466D8D"/>
    <w:rsid w:val="00467B0A"/>
    <w:rsid w:val="004702E4"/>
    <w:rsid w:val="00470DE3"/>
    <w:rsid w:val="00470FC0"/>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387A"/>
    <w:rsid w:val="00495E15"/>
    <w:rsid w:val="00495FC0"/>
    <w:rsid w:val="00496C17"/>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41B"/>
    <w:rsid w:val="004D4A72"/>
    <w:rsid w:val="004D4D75"/>
    <w:rsid w:val="004D68AA"/>
    <w:rsid w:val="004D714F"/>
    <w:rsid w:val="004D7C29"/>
    <w:rsid w:val="004E3E45"/>
    <w:rsid w:val="004E4968"/>
    <w:rsid w:val="004E5C64"/>
    <w:rsid w:val="004E6247"/>
    <w:rsid w:val="004E6F88"/>
    <w:rsid w:val="004F0528"/>
    <w:rsid w:val="004F0EAA"/>
    <w:rsid w:val="004F1210"/>
    <w:rsid w:val="004F14CB"/>
    <w:rsid w:val="004F235F"/>
    <w:rsid w:val="004F24C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5EB7"/>
    <w:rsid w:val="005C6844"/>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407E"/>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9D5"/>
    <w:rsid w:val="00660122"/>
    <w:rsid w:val="00660DEE"/>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0C11"/>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D55"/>
    <w:rsid w:val="006A7F55"/>
    <w:rsid w:val="006B0405"/>
    <w:rsid w:val="006B11EC"/>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50A5"/>
    <w:rsid w:val="006E1222"/>
    <w:rsid w:val="006E18BB"/>
    <w:rsid w:val="006E2D64"/>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335E"/>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85695"/>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498C"/>
    <w:rsid w:val="007B4B87"/>
    <w:rsid w:val="007B51B9"/>
    <w:rsid w:val="007B6F99"/>
    <w:rsid w:val="007B7356"/>
    <w:rsid w:val="007B7F17"/>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86F"/>
    <w:rsid w:val="00846D4E"/>
    <w:rsid w:val="00850E10"/>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6EEF"/>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6AEC"/>
    <w:rsid w:val="00967002"/>
    <w:rsid w:val="0097371B"/>
    <w:rsid w:val="009767DF"/>
    <w:rsid w:val="00976B9F"/>
    <w:rsid w:val="009806B4"/>
    <w:rsid w:val="00981A5E"/>
    <w:rsid w:val="009824FF"/>
    <w:rsid w:val="00983F0F"/>
    <w:rsid w:val="0098562F"/>
    <w:rsid w:val="009860B5"/>
    <w:rsid w:val="00987ECB"/>
    <w:rsid w:val="00990348"/>
    <w:rsid w:val="00990B64"/>
    <w:rsid w:val="00990BCF"/>
    <w:rsid w:val="00991B32"/>
    <w:rsid w:val="00991E47"/>
    <w:rsid w:val="00991FAF"/>
    <w:rsid w:val="0099619A"/>
    <w:rsid w:val="009A071E"/>
    <w:rsid w:val="009A09D8"/>
    <w:rsid w:val="009A1664"/>
    <w:rsid w:val="009A180D"/>
    <w:rsid w:val="009A24E0"/>
    <w:rsid w:val="009A3248"/>
    <w:rsid w:val="009A3D01"/>
    <w:rsid w:val="009A694B"/>
    <w:rsid w:val="009A6AB6"/>
    <w:rsid w:val="009A7F05"/>
    <w:rsid w:val="009B06E0"/>
    <w:rsid w:val="009B07C3"/>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495"/>
    <w:rsid w:val="00A25C26"/>
    <w:rsid w:val="00A266A0"/>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C82"/>
    <w:rsid w:val="00AB1F9D"/>
    <w:rsid w:val="00AB28ED"/>
    <w:rsid w:val="00AB4200"/>
    <w:rsid w:val="00AB5CC0"/>
    <w:rsid w:val="00AC012C"/>
    <w:rsid w:val="00AC2570"/>
    <w:rsid w:val="00AC25A8"/>
    <w:rsid w:val="00AC342C"/>
    <w:rsid w:val="00AC3564"/>
    <w:rsid w:val="00AC4017"/>
    <w:rsid w:val="00AC4667"/>
    <w:rsid w:val="00AC5111"/>
    <w:rsid w:val="00AC5795"/>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743"/>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474D"/>
    <w:rsid w:val="00BD10A9"/>
    <w:rsid w:val="00BD12D1"/>
    <w:rsid w:val="00BD18B5"/>
    <w:rsid w:val="00BD3C61"/>
    <w:rsid w:val="00BD4D80"/>
    <w:rsid w:val="00BD55D4"/>
    <w:rsid w:val="00BE00ED"/>
    <w:rsid w:val="00BE1741"/>
    <w:rsid w:val="00BE329D"/>
    <w:rsid w:val="00BE46B4"/>
    <w:rsid w:val="00BE4F4C"/>
    <w:rsid w:val="00BF02FF"/>
    <w:rsid w:val="00BF0F57"/>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1584"/>
    <w:rsid w:val="00C22786"/>
    <w:rsid w:val="00C22B53"/>
    <w:rsid w:val="00C240A1"/>
    <w:rsid w:val="00C24209"/>
    <w:rsid w:val="00C26623"/>
    <w:rsid w:val="00C268AC"/>
    <w:rsid w:val="00C3307C"/>
    <w:rsid w:val="00C3574D"/>
    <w:rsid w:val="00C35D77"/>
    <w:rsid w:val="00C36773"/>
    <w:rsid w:val="00C373D8"/>
    <w:rsid w:val="00C37522"/>
    <w:rsid w:val="00C37840"/>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5F16"/>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1BC5"/>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D68F4"/>
    <w:rsid w:val="00DE00C0"/>
    <w:rsid w:val="00DE0FF0"/>
    <w:rsid w:val="00DE5AC2"/>
    <w:rsid w:val="00DF2033"/>
    <w:rsid w:val="00DF27DF"/>
    <w:rsid w:val="00DF289B"/>
    <w:rsid w:val="00DF2A7C"/>
    <w:rsid w:val="00DF32CF"/>
    <w:rsid w:val="00DF3D4F"/>
    <w:rsid w:val="00DF5A97"/>
    <w:rsid w:val="00DF78AE"/>
    <w:rsid w:val="00E0182C"/>
    <w:rsid w:val="00E01D55"/>
    <w:rsid w:val="00E0213D"/>
    <w:rsid w:val="00E04E44"/>
    <w:rsid w:val="00E05AEE"/>
    <w:rsid w:val="00E06F60"/>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53D1"/>
    <w:rsid w:val="00E970EE"/>
    <w:rsid w:val="00E975B6"/>
    <w:rsid w:val="00E97C29"/>
    <w:rsid w:val="00EA0DA3"/>
    <w:rsid w:val="00EA1CD3"/>
    <w:rsid w:val="00EA2C2F"/>
    <w:rsid w:val="00EA2EE5"/>
    <w:rsid w:val="00EA34DA"/>
    <w:rsid w:val="00EA4E0B"/>
    <w:rsid w:val="00EA50D4"/>
    <w:rsid w:val="00EA601F"/>
    <w:rsid w:val="00EA6F6B"/>
    <w:rsid w:val="00EB134F"/>
    <w:rsid w:val="00EB1944"/>
    <w:rsid w:val="00EB46CD"/>
    <w:rsid w:val="00EB4E48"/>
    <w:rsid w:val="00EB5AE0"/>
    <w:rsid w:val="00EB6ED1"/>
    <w:rsid w:val="00EC10C6"/>
    <w:rsid w:val="00EC17B1"/>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46F10"/>
    <w:rsid w:val="00F525B1"/>
    <w:rsid w:val="00F54D27"/>
    <w:rsid w:val="00F568B2"/>
    <w:rsid w:val="00F57583"/>
    <w:rsid w:val="00F602FF"/>
    <w:rsid w:val="00F6039A"/>
    <w:rsid w:val="00F607C3"/>
    <w:rsid w:val="00F61187"/>
    <w:rsid w:val="00F6393D"/>
    <w:rsid w:val="00F65D14"/>
    <w:rsid w:val="00F670A9"/>
    <w:rsid w:val="00F671B6"/>
    <w:rsid w:val="00F70709"/>
    <w:rsid w:val="00F719F2"/>
    <w:rsid w:val="00F721B8"/>
    <w:rsid w:val="00F72698"/>
    <w:rsid w:val="00F7430B"/>
    <w:rsid w:val="00F75F1D"/>
    <w:rsid w:val="00F769BD"/>
    <w:rsid w:val="00F77CCD"/>
    <w:rsid w:val="00F80021"/>
    <w:rsid w:val="00F84906"/>
    <w:rsid w:val="00F85274"/>
    <w:rsid w:val="00F85811"/>
    <w:rsid w:val="00F86905"/>
    <w:rsid w:val="00F90B28"/>
    <w:rsid w:val="00F9135B"/>
    <w:rsid w:val="00F93126"/>
    <w:rsid w:val="00F93655"/>
    <w:rsid w:val="00F943AC"/>
    <w:rsid w:val="00F944CA"/>
    <w:rsid w:val="00F96685"/>
    <w:rsid w:val="00F96F6D"/>
    <w:rsid w:val="00FA10F4"/>
    <w:rsid w:val="00FA13ED"/>
    <w:rsid w:val="00FA27A0"/>
    <w:rsid w:val="00FA32F6"/>
    <w:rsid w:val="00FA401F"/>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EFBBC4"/>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B75828E-46FB-486A-AA65-F366D3212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Pages>
  <Words>615</Words>
  <Characters>3509</Characters>
  <Application>Microsoft Office Word</Application>
  <DocSecurity>0</DocSecurity>
  <Lines>29</Lines>
  <Paragraphs>8</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4116</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53</cp:revision>
  <cp:lastPrinted>2009-01-20T12:46:00Z</cp:lastPrinted>
  <dcterms:created xsi:type="dcterms:W3CDTF">2021-06-15T15:09:00Z</dcterms:created>
  <dcterms:modified xsi:type="dcterms:W3CDTF">2024-07-04T12:38:00Z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(3)qPwusuiWbFyv3893KK7ni9Yh5EQbB8zTlPiBzlH6uiTphyP3J7odcCPJxEXuGDR4gatDNF/+
GNXGMOt+T0e0X6l+I38md23I6CoVrGlP7uS7GARzvOSg/IGg9R8NrRSVnPFnk43WzXAS8Mx1
yd1e6Q35T7347n6AZBtz1Jfe7far3Kd4GCYRq73+0XHg15avCNa2IFi3w0O8t4zvFvuzK/bG
2ixP9+9zR75RUK2aoq</vt:lpwstr>
  </property>
  <property fmtid="{D5CDD505-2E9C-101B-9397-08002B2CF9AE}" pid="4" name="_2015_ms_pID_7253431">
    <vt:lpwstr>Bg8TxvrKKvFDgNESntxs+DTAxKTUY0nhjEwurDt1HxYm2zlw0QuGxg
y9HW0N1IMGaPEBgmrUvHZ+9JAFvmUyIMKfL0ehyKjZCJPGMflD2aGegiji0Ko4RzLr24/pEf
s35l97gfTpvXUamFoYxVeUf+L1yYVrIWAAvzszbfSDG5p4eAPXKznsboG7u9wnM+jA8v55D+
Jo0wO6wyzN48tZecOEnijo07BJFOs4fZlij1</vt:lpwstr>
  </property>
  <property fmtid="{D5CDD505-2E9C-101B-9397-08002B2CF9AE}" pid="5" name="_2015_ms_pID_7253432">
    <vt:lpwstr>Bku/bVE3mTXhBoMfKegc5nc=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1720075444</vt:lpwstr>
  </property>
</Properties>
</file>